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A5F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2358C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675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52C97" w:rsidRPr="00084C8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2358C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52C97" w:rsidRPr="00084C8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052C97" w:rsidRPr="0096755D" w:rsidRDefault="002F054A" w:rsidP="00052C9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67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52C97" w:rsidRPr="007849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052C97" w:rsidRPr="00084C8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96755D" w:rsidRDefault="00052C97" w:rsidP="0096755D">
            <w:pPr>
              <w:tabs>
                <w:tab w:val="left" w:pos="1476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7849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686" w:type="dxa"/>
            <w:tcBorders>
              <w:left w:val="nil"/>
            </w:tcBorders>
          </w:tcPr>
          <w:p w:rsidR="0096755D" w:rsidRPr="0096755D" w:rsidRDefault="00D849B7" w:rsidP="0096755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52C97" w:rsidRPr="00084C8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F054A" w:rsidRPr="003B7C5A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367D63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0"/>
              <w:gridCol w:w="1275"/>
              <w:gridCol w:w="1418"/>
              <w:gridCol w:w="1276"/>
              <w:gridCol w:w="1204"/>
            </w:tblGrid>
            <w:tr w:rsidR="002F054A" w:rsidRPr="003B7C5A" w:rsidTr="00CF4BDC">
              <w:trPr>
                <w:trHeight w:val="902"/>
                <w:jc w:val="center"/>
              </w:trPr>
              <w:tc>
                <w:tcPr>
                  <w:tcW w:w="40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F4BDC">
              <w:trPr>
                <w:trHeight w:val="856"/>
                <w:jc w:val="center"/>
              </w:trPr>
              <w:tc>
                <w:tcPr>
                  <w:tcW w:w="4080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5" w:type="dxa"/>
                </w:tcPr>
                <w:p w:rsidR="004032BC" w:rsidRPr="00B64E98" w:rsidRDefault="00367D63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351F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32C3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32C3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032C3A" w:rsidRDefault="003B7C5A" w:rsidP="00032C3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032C3A" w:rsidRDefault="001D1DEF" w:rsidP="00032C3A">
            <w:pPr>
              <w:pStyle w:val="ListParagraph"/>
              <w:numPr>
                <w:ilvl w:val="0"/>
                <w:numId w:val="8"/>
              </w:numPr>
              <w:ind w:left="0" w:firstLine="7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32C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หน่วยงานได้รับจัดสรรงบประมาณ ประจำปีงบประมาณ พ.ศ. 256</w:t>
            </w:r>
            <w:r w:rsidRPr="00032C3A">
              <w:rPr>
                <w:rFonts w:ascii="TH SarabunPSK" w:hAnsi="TH SarabunPSK" w:cs="TH SarabunPSK"/>
                <w:spacing w:val="-4"/>
                <w:sz w:val="30"/>
                <w:szCs w:val="30"/>
              </w:rPr>
              <w:t>2</w:t>
            </w:r>
            <w:r w:rsidRPr="00032C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="00CB566F" w:rsidRPr="00032C3A">
              <w:rPr>
                <w:rFonts w:ascii="TH SarabunPSK" w:hAnsi="TH SarabunPSK" w:cs="TH SarabunPSK"/>
                <w:spacing w:val="-4"/>
                <w:sz w:val="30"/>
                <w:szCs w:val="30"/>
              </w:rPr>
              <w:t>1,882,663,800</w:t>
            </w:r>
            <w:r w:rsidR="00CB566F" w:rsidRPr="00032C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CB566F" w:rsidRPr="00032C3A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032C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</w:t>
            </w:r>
            <w:r w:rsidR="00C71DE9" w:rsidRPr="00032C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032C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ผลการเบิกจ่าย รอบ 9 เดือน (ไตรมาส 3) อยู่ระหว่างดำเนินการ</w:t>
            </w:r>
          </w:p>
        </w:tc>
      </w:tr>
      <w:tr w:rsidR="003B7C5A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032C3A" w:rsidRDefault="000A5220" w:rsidP="00032C3A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32C3A" w:rsidRDefault="000A5220" w:rsidP="00032C3A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32C3A" w:rsidRDefault="002F0A94" w:rsidP="00032C3A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358C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E5B" w:rsidRDefault="00BB5E5B">
      <w:r>
        <w:separator/>
      </w:r>
    </w:p>
  </w:endnote>
  <w:endnote w:type="continuationSeparator" w:id="0">
    <w:p w:rsidR="00BB5E5B" w:rsidRDefault="00BB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E5B" w:rsidRDefault="00BB5E5B">
      <w:r>
        <w:separator/>
      </w:r>
    </w:p>
  </w:footnote>
  <w:footnote w:type="continuationSeparator" w:id="0">
    <w:p w:rsidR="00BB5E5B" w:rsidRDefault="00BB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D3353" w:rsidP="0032598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52C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052C9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052C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D3353" w:rsidP="0032598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52C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052C9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052C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1C500B7"/>
    <w:multiLevelType w:val="hybridMultilevel"/>
    <w:tmpl w:val="D814FBEA"/>
    <w:lvl w:ilvl="0" w:tplc="3F60C7A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2C3A"/>
    <w:rsid w:val="00052C97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DC1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1DEF"/>
    <w:rsid w:val="001D2FDE"/>
    <w:rsid w:val="001E3D89"/>
    <w:rsid w:val="002358C2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A21D4"/>
    <w:rsid w:val="007A5E7D"/>
    <w:rsid w:val="007A5FC0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3353"/>
    <w:rsid w:val="00AE166A"/>
    <w:rsid w:val="00AF037B"/>
    <w:rsid w:val="00AF0624"/>
    <w:rsid w:val="00AF1D95"/>
    <w:rsid w:val="00B00174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B5E5B"/>
    <w:rsid w:val="00BC4597"/>
    <w:rsid w:val="00BC5E9D"/>
    <w:rsid w:val="00BC746C"/>
    <w:rsid w:val="00C05ABF"/>
    <w:rsid w:val="00C06017"/>
    <w:rsid w:val="00C6134E"/>
    <w:rsid w:val="00C67D71"/>
    <w:rsid w:val="00C71DE9"/>
    <w:rsid w:val="00CB566F"/>
    <w:rsid w:val="00CB7C5B"/>
    <w:rsid w:val="00CE50B1"/>
    <w:rsid w:val="00CF0196"/>
    <w:rsid w:val="00CF3A4A"/>
    <w:rsid w:val="00CF45AF"/>
    <w:rsid w:val="00CF4BDC"/>
    <w:rsid w:val="00CF4DBE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51F8"/>
    <w:rsid w:val="00E36CAD"/>
    <w:rsid w:val="00E379B3"/>
    <w:rsid w:val="00E40020"/>
    <w:rsid w:val="00E52C4C"/>
    <w:rsid w:val="00E70398"/>
    <w:rsid w:val="00E873D6"/>
    <w:rsid w:val="00EB4AA2"/>
    <w:rsid w:val="00EC4F92"/>
    <w:rsid w:val="00EF441F"/>
    <w:rsid w:val="00EF49EB"/>
    <w:rsid w:val="00EF594D"/>
    <w:rsid w:val="00EF751B"/>
    <w:rsid w:val="00F04C1B"/>
    <w:rsid w:val="00F06FE3"/>
    <w:rsid w:val="00F1013C"/>
    <w:rsid w:val="00F177B3"/>
    <w:rsid w:val="00F27EE1"/>
    <w:rsid w:val="00F52E7F"/>
    <w:rsid w:val="00F6464C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0424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B7F6-D94C-4B9B-AB04-5EED1FC2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9</cp:revision>
  <cp:lastPrinted>2018-04-05T01:06:00Z</cp:lastPrinted>
  <dcterms:created xsi:type="dcterms:W3CDTF">2019-04-04T03:23:00Z</dcterms:created>
  <dcterms:modified xsi:type="dcterms:W3CDTF">2019-06-11T09:18:00Z</dcterms:modified>
</cp:coreProperties>
</file>